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62" w:rsidRPr="007D1931" w:rsidRDefault="00D80762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D80762" w:rsidRDefault="00D80762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D80762" w:rsidRPr="007D1931" w:rsidRDefault="00D80762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начальник отдела начисления арендной платы и ведения претензионно-исковой работы Комитета по управлению имуществом Гатчинского муниципального района</w:t>
      </w:r>
    </w:p>
    <w:p w:rsidR="00D80762" w:rsidRPr="007D1931" w:rsidRDefault="00D80762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D80762" w:rsidRPr="008D40FD" w:rsidTr="00337573">
        <w:tc>
          <w:tcPr>
            <w:tcW w:w="2308" w:type="dxa"/>
            <w:vMerge w:val="restart"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Деклариро-ванный годовой доход 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237" w:type="dxa"/>
            <w:gridSpan w:val="4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80762" w:rsidRPr="008D40FD" w:rsidTr="00337573">
        <w:tc>
          <w:tcPr>
            <w:tcW w:w="2308" w:type="dxa"/>
            <w:vMerge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62" w:rsidRPr="008D40FD" w:rsidTr="00337573">
        <w:tc>
          <w:tcPr>
            <w:tcW w:w="2308" w:type="dxa"/>
            <w:vMerge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2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D80762" w:rsidRPr="008D40FD" w:rsidTr="000F75D5">
        <w:tc>
          <w:tcPr>
            <w:tcW w:w="2308" w:type="dxa"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Лапина Мария Геннадьевна</w:t>
            </w:r>
          </w:p>
        </w:tc>
        <w:tc>
          <w:tcPr>
            <w:tcW w:w="1417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611095,19</w:t>
            </w: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701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592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0762" w:rsidRPr="008D40FD" w:rsidTr="009434BB">
        <w:trPr>
          <w:trHeight w:val="1285"/>
        </w:trPr>
        <w:tc>
          <w:tcPr>
            <w:tcW w:w="2308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465752.99</w:t>
            </w: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DB40AE" w:rsidRDefault="00D80762" w:rsidP="006A7D1C">
            <w:pPr>
              <w:pStyle w:val="NoSpacing"/>
            </w:pPr>
            <w:r>
              <w:t>1.Легковая машина ВАЗ 21093</w:t>
            </w:r>
          </w:p>
          <w:p w:rsidR="00D80762" w:rsidRPr="00DB40AE" w:rsidRDefault="00D80762" w:rsidP="006A7D1C">
            <w:pPr>
              <w:pStyle w:val="NoSpacing"/>
            </w:pPr>
            <w:r>
              <w:t>2.Легковая машина ВАЗ 2130</w:t>
            </w:r>
          </w:p>
          <w:p w:rsidR="00D80762" w:rsidRPr="006A7D1C" w:rsidRDefault="00D80762" w:rsidP="006A7D1C">
            <w:pPr>
              <w:pStyle w:val="NoSpacing"/>
            </w:pPr>
            <w:r>
              <w:t>3.Легковая машина ВАЗ 21060</w:t>
            </w:r>
          </w:p>
        </w:tc>
        <w:tc>
          <w:tcPr>
            <w:tcW w:w="1701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592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0762" w:rsidRPr="008D40FD" w:rsidTr="00191DBD">
        <w:trPr>
          <w:trHeight w:val="940"/>
        </w:trPr>
        <w:tc>
          <w:tcPr>
            <w:tcW w:w="2308" w:type="dxa"/>
          </w:tcPr>
          <w:p w:rsidR="00D80762" w:rsidRPr="008D40FD" w:rsidRDefault="00D80762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0F75D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D80762" w:rsidRPr="000F75D5" w:rsidRDefault="00D80762" w:rsidP="00C54BB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D80762" w:rsidRPr="000F75D5" w:rsidRDefault="00D80762" w:rsidP="00C54BB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62" w:rsidRPr="008D40FD" w:rsidTr="00337573">
        <w:tc>
          <w:tcPr>
            <w:tcW w:w="2308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592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80762" w:rsidRPr="007D1931" w:rsidRDefault="00D8076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D80762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>
        <w:rPr>
          <w:rFonts w:ascii="Times New Roman" w:hAnsi="Times New Roman" w:cs="Times New Roman"/>
        </w:rPr>
        <w:t>Лапина Мария Геннадьевна 08.04.2016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80762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D80762" w:rsidTr="00480EFF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D80762" w:rsidRDefault="00D80762">
            <w:pPr>
              <w:pStyle w:val="ListParagraph"/>
              <w:ind w:left="34"/>
              <w:jc w:val="both"/>
            </w:pPr>
          </w:p>
        </w:tc>
      </w:tr>
    </w:tbl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фамилия, имя отчество, дата рождения)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полное наименование замещаемой должности)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 сведения о расходах, произведенных в отчетном периоде                   с                   по                                   года по приобретению: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дохода цифрами и прописью)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rPr>
          <w:rFonts w:ascii="Times New Roman" w:hAnsi="Times New Roman" w:cs="Times New Roman"/>
          <w:b/>
          <w:bCs/>
        </w:rPr>
      </w:pPr>
    </w:p>
    <w:p w:rsidR="00D80762" w:rsidRDefault="00D80762" w:rsidP="00D270B7"/>
    <w:sectPr w:rsidR="00D80762" w:rsidSect="00480EFF"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0F75D5"/>
    <w:rsid w:val="001157AC"/>
    <w:rsid w:val="00191DBD"/>
    <w:rsid w:val="00192FEA"/>
    <w:rsid w:val="001F207D"/>
    <w:rsid w:val="00211387"/>
    <w:rsid w:val="002137BB"/>
    <w:rsid w:val="00214447"/>
    <w:rsid w:val="002C26FA"/>
    <w:rsid w:val="00305D24"/>
    <w:rsid w:val="00337573"/>
    <w:rsid w:val="003F1BBA"/>
    <w:rsid w:val="00402DCB"/>
    <w:rsid w:val="00440B4D"/>
    <w:rsid w:val="00480EFF"/>
    <w:rsid w:val="00490836"/>
    <w:rsid w:val="004C264C"/>
    <w:rsid w:val="00522900"/>
    <w:rsid w:val="005A10F1"/>
    <w:rsid w:val="005B7222"/>
    <w:rsid w:val="005F2C2A"/>
    <w:rsid w:val="006035A0"/>
    <w:rsid w:val="006A7964"/>
    <w:rsid w:val="006A7D1C"/>
    <w:rsid w:val="00704CFA"/>
    <w:rsid w:val="007101A5"/>
    <w:rsid w:val="007343E7"/>
    <w:rsid w:val="00797A3C"/>
    <w:rsid w:val="007B09A6"/>
    <w:rsid w:val="007D1931"/>
    <w:rsid w:val="00811476"/>
    <w:rsid w:val="00826947"/>
    <w:rsid w:val="008A5C00"/>
    <w:rsid w:val="008C5D9D"/>
    <w:rsid w:val="008D40FD"/>
    <w:rsid w:val="008F5188"/>
    <w:rsid w:val="009371B6"/>
    <w:rsid w:val="009434BB"/>
    <w:rsid w:val="00992169"/>
    <w:rsid w:val="009A6CC1"/>
    <w:rsid w:val="009B6296"/>
    <w:rsid w:val="009E6B92"/>
    <w:rsid w:val="00A959E7"/>
    <w:rsid w:val="00AB554D"/>
    <w:rsid w:val="00AD2364"/>
    <w:rsid w:val="00AD77B4"/>
    <w:rsid w:val="00B23165"/>
    <w:rsid w:val="00B35028"/>
    <w:rsid w:val="00B5107D"/>
    <w:rsid w:val="00B63F28"/>
    <w:rsid w:val="00B90E6B"/>
    <w:rsid w:val="00B92952"/>
    <w:rsid w:val="00C230F5"/>
    <w:rsid w:val="00C54BB9"/>
    <w:rsid w:val="00CB76F1"/>
    <w:rsid w:val="00CE349C"/>
    <w:rsid w:val="00D270B7"/>
    <w:rsid w:val="00D32998"/>
    <w:rsid w:val="00D80762"/>
    <w:rsid w:val="00DB3168"/>
    <w:rsid w:val="00DB40AE"/>
    <w:rsid w:val="00E23722"/>
    <w:rsid w:val="00E35FD3"/>
    <w:rsid w:val="00EF288F"/>
    <w:rsid w:val="00F03C58"/>
    <w:rsid w:val="00F22A5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paragraph" w:styleId="NoSpacing">
    <w:name w:val="No Spacing"/>
    <w:uiPriority w:val="99"/>
    <w:qFormat/>
    <w:rsid w:val="006A7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7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5</Pages>
  <Words>658</Words>
  <Characters>3752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lmg-kui</cp:lastModifiedBy>
  <cp:revision>8</cp:revision>
  <cp:lastPrinted>2015-04-21T09:12:00Z</cp:lastPrinted>
  <dcterms:created xsi:type="dcterms:W3CDTF">2016-03-31T04:58:00Z</dcterms:created>
  <dcterms:modified xsi:type="dcterms:W3CDTF">2016-04-08T11:06:00Z</dcterms:modified>
</cp:coreProperties>
</file>